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F631A" w14:textId="0A389FE5" w:rsidR="003A4FBB" w:rsidRPr="00572BF7" w:rsidRDefault="003A4FBB" w:rsidP="003A4FBB">
      <w:pPr>
        <w:pStyle w:val="aa"/>
        <w:rPr>
          <w:rFonts w:eastAsia="宋体"/>
          <w:lang w:eastAsia="zh-CN"/>
        </w:rPr>
      </w:pPr>
      <w:bookmarkStart w:id="0" w:name="historyclause"/>
      <w:r w:rsidRPr="0004538C">
        <w:t xml:space="preserve">3GPP TSG-RAN WG4 Meeting </w:t>
      </w:r>
      <w:r w:rsidRPr="004E68D9">
        <w:rPr>
          <w:szCs w:val="22"/>
        </w:rPr>
        <w:t>#</w:t>
      </w:r>
      <w:r w:rsidR="00EF4953">
        <w:rPr>
          <w:rFonts w:cs="Arial"/>
          <w:szCs w:val="22"/>
        </w:rPr>
        <w:t xml:space="preserve">111  </w:t>
      </w:r>
      <w:r>
        <w:rPr>
          <w:rFonts w:cs="Arial"/>
          <w:szCs w:val="22"/>
        </w:rPr>
        <w:t xml:space="preserve">   </w:t>
      </w:r>
      <w:r>
        <w:rPr>
          <w:rFonts w:eastAsia="宋体" w:hint="eastAsia"/>
          <w:lang w:eastAsia="zh-CN"/>
        </w:rPr>
        <w:t xml:space="preserve">            </w:t>
      </w:r>
      <w:r>
        <w:rPr>
          <w:rFonts w:eastAsia="宋体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                                 </w:t>
      </w:r>
      <w:r w:rsidR="008D128F" w:rsidRPr="008D128F">
        <w:rPr>
          <w:rFonts w:eastAsia="宋体"/>
          <w:lang w:eastAsia="zh-CN"/>
        </w:rPr>
        <w:t>R4-2409424</w:t>
      </w:r>
      <w:bookmarkStart w:id="1" w:name="_GoBack"/>
      <w:bookmarkEnd w:id="1"/>
    </w:p>
    <w:p w14:paraId="4DE99BAF" w14:textId="2B056CC4" w:rsidR="003A4FBB" w:rsidRDefault="00EF4953" w:rsidP="003A4FBB">
      <w:pPr>
        <w:pStyle w:val="aa"/>
        <w:rPr>
          <w:rFonts w:eastAsia="宋体"/>
          <w:lang w:eastAsia="zh-CN"/>
        </w:rPr>
      </w:pPr>
      <w:r w:rsidRPr="00EF4953">
        <w:rPr>
          <w:rFonts w:eastAsia="宋体"/>
          <w:lang w:eastAsia="zh-CN"/>
        </w:rPr>
        <w:t>Fukuoka City, Japan, 20th – 24th May, 2024</w:t>
      </w:r>
    </w:p>
    <w:p w14:paraId="50DC9730" w14:textId="16066E1B" w:rsidR="00D309CC" w:rsidRPr="00EF4953" w:rsidRDefault="00D309CC" w:rsidP="00D46431">
      <w:pPr>
        <w:pStyle w:val="CH"/>
        <w:tabs>
          <w:tab w:val="clear" w:pos="7920"/>
        </w:tabs>
        <w:rPr>
          <w:b w:val="0"/>
        </w:rPr>
      </w:pP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59A8DBD" w:rsidR="00D309CC" w:rsidRPr="00DA2A47" w:rsidRDefault="00D309CC" w:rsidP="00D309CC">
      <w:pPr>
        <w:pStyle w:val="CH"/>
        <w:rPr>
          <w:b w:val="0"/>
        </w:rPr>
      </w:pPr>
      <w:r w:rsidRPr="00DA2A47">
        <w:t>Agenda item:</w:t>
      </w:r>
      <w:r w:rsidRPr="00DA2A47">
        <w:tab/>
      </w:r>
      <w:r w:rsidR="00EF4953">
        <w:t>7.10.3</w:t>
      </w:r>
    </w:p>
    <w:p w14:paraId="4DBE005A" w14:textId="5F091C05" w:rsidR="00D309CC" w:rsidRPr="00DA2A47" w:rsidRDefault="003A4FBB" w:rsidP="00D309CC">
      <w:pPr>
        <w:pStyle w:val="CH"/>
        <w:rPr>
          <w:b w:val="0"/>
        </w:rPr>
      </w:pPr>
      <w:r>
        <w:t>Source:</w:t>
      </w:r>
      <w:r>
        <w:tab/>
      </w:r>
      <w:r w:rsidR="009C055A">
        <w:t>Huawei, HiSilicon</w:t>
      </w:r>
    </w:p>
    <w:p w14:paraId="0D2061A1" w14:textId="79DFCD61" w:rsidR="00D309CC" w:rsidRDefault="00D309CC" w:rsidP="00D309CC">
      <w:pPr>
        <w:pStyle w:val="CH"/>
      </w:pPr>
      <w:r w:rsidRPr="00DA2A47">
        <w:t>Title:</w:t>
      </w:r>
      <w:r w:rsidRPr="00DA2A47">
        <w:tab/>
      </w:r>
      <w:r w:rsidR="00EF4953" w:rsidRPr="00EF4953">
        <w:t>FR2 MIMO OTA measurement campaign data submission</w:t>
      </w:r>
    </w:p>
    <w:p w14:paraId="2E4E044D" w14:textId="2620AA91" w:rsidR="00D309CC" w:rsidRDefault="00D309CC" w:rsidP="00164263">
      <w:pPr>
        <w:pStyle w:val="CH"/>
      </w:pPr>
      <w:r w:rsidRPr="00DA2A47">
        <w:t>Document for:</w:t>
      </w:r>
      <w:r w:rsidRPr="00DA2A47">
        <w:tab/>
      </w:r>
      <w:r w:rsidR="00EF4953" w:rsidRPr="00EF4953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1B87F999" w:rsidR="008E7986" w:rsidRPr="004D3578" w:rsidRDefault="008E7986" w:rsidP="008E7986">
      <w:pPr>
        <w:pStyle w:val="1"/>
      </w:pPr>
      <w:r>
        <w:t>1</w:t>
      </w:r>
      <w:r>
        <w:tab/>
      </w:r>
      <w:r w:rsidR="00DC555F">
        <w:t>Discussion</w:t>
      </w:r>
      <w:r>
        <w:t xml:space="preserve"> </w:t>
      </w:r>
    </w:p>
    <w:p w14:paraId="06E92CC7" w14:textId="77777777" w:rsidR="008E7986" w:rsidRDefault="008E7986" w:rsidP="008E7986"/>
    <w:p w14:paraId="3B7F5EB2" w14:textId="31D69DF4" w:rsidR="00D92D71" w:rsidRDefault="00EF4953" w:rsidP="0062595A">
      <w:pPr>
        <w:spacing w:after="0"/>
      </w:pPr>
      <w:r>
        <w:t>We</w:t>
      </w:r>
      <w:r w:rsidRPr="00EF4953">
        <w:t xml:space="preserve"> provides two me</w:t>
      </w:r>
      <w:r>
        <w:t>asurement results for Rel-18 FR2</w:t>
      </w:r>
      <w:r w:rsidRPr="00EF4953">
        <w:t xml:space="preserve"> MIMO OTA measurement campaign to define performance requirements. The UEs are provided by volunteer companies.</w:t>
      </w:r>
    </w:p>
    <w:p w14:paraId="3661F875" w14:textId="77777777" w:rsidR="00EF4953" w:rsidRPr="00EF4953" w:rsidRDefault="00EF4953" w:rsidP="0062595A">
      <w:pPr>
        <w:spacing w:after="0"/>
      </w:pPr>
    </w:p>
    <w:p w14:paraId="5D2DDC34" w14:textId="31FEE82D" w:rsidR="005E69AE" w:rsidRDefault="00DC555F" w:rsidP="005E69AE">
      <w:pPr>
        <w:pStyle w:val="1"/>
      </w:pPr>
      <w:r>
        <w:t>2</w:t>
      </w:r>
      <w:r w:rsidR="005E69AE">
        <w:tab/>
        <w:t>Reference</w:t>
      </w:r>
      <w:bookmarkEnd w:id="0"/>
    </w:p>
    <w:sectPr w:rsidR="005E69AE" w:rsidSect="006D41A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AEAA6" w14:textId="77777777" w:rsidR="009E6FE7" w:rsidRDefault="009E6FE7">
      <w:r>
        <w:separator/>
      </w:r>
    </w:p>
  </w:endnote>
  <w:endnote w:type="continuationSeparator" w:id="0">
    <w:p w14:paraId="5A40B375" w14:textId="77777777" w:rsidR="009E6FE7" w:rsidRDefault="009E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E72324" w:rsidRDefault="00E72324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9EAAA" w14:textId="77777777" w:rsidR="009E6FE7" w:rsidRDefault="009E6FE7">
      <w:r>
        <w:separator/>
      </w:r>
    </w:p>
  </w:footnote>
  <w:footnote w:type="continuationSeparator" w:id="0">
    <w:p w14:paraId="08DB4C3A" w14:textId="77777777" w:rsidR="009E6FE7" w:rsidRDefault="009E6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5693"/>
    <w:rsid w:val="00051834"/>
    <w:rsid w:val="00054A22"/>
    <w:rsid w:val="00062023"/>
    <w:rsid w:val="000655A6"/>
    <w:rsid w:val="00080512"/>
    <w:rsid w:val="0009185E"/>
    <w:rsid w:val="000A365D"/>
    <w:rsid w:val="000A4F13"/>
    <w:rsid w:val="000A68F3"/>
    <w:rsid w:val="000C47C3"/>
    <w:rsid w:val="000D320D"/>
    <w:rsid w:val="000D58AB"/>
    <w:rsid w:val="000E077A"/>
    <w:rsid w:val="00104BC6"/>
    <w:rsid w:val="00114E2C"/>
    <w:rsid w:val="00116B75"/>
    <w:rsid w:val="00125C54"/>
    <w:rsid w:val="00133525"/>
    <w:rsid w:val="0013536D"/>
    <w:rsid w:val="00164263"/>
    <w:rsid w:val="001A4C42"/>
    <w:rsid w:val="001C21C3"/>
    <w:rsid w:val="001D02C2"/>
    <w:rsid w:val="001D7ECA"/>
    <w:rsid w:val="001E176F"/>
    <w:rsid w:val="001E48E7"/>
    <w:rsid w:val="001F0C1D"/>
    <w:rsid w:val="001F1132"/>
    <w:rsid w:val="001F168B"/>
    <w:rsid w:val="002347A2"/>
    <w:rsid w:val="00247926"/>
    <w:rsid w:val="002675F0"/>
    <w:rsid w:val="00276EE4"/>
    <w:rsid w:val="00277D7C"/>
    <w:rsid w:val="002B6339"/>
    <w:rsid w:val="002E00EE"/>
    <w:rsid w:val="002E60BB"/>
    <w:rsid w:val="003172DC"/>
    <w:rsid w:val="0034052F"/>
    <w:rsid w:val="0035462D"/>
    <w:rsid w:val="003765B8"/>
    <w:rsid w:val="003A0483"/>
    <w:rsid w:val="003A4FBB"/>
    <w:rsid w:val="003B2D70"/>
    <w:rsid w:val="003C3971"/>
    <w:rsid w:val="003E6AC9"/>
    <w:rsid w:val="003E7753"/>
    <w:rsid w:val="003F01AC"/>
    <w:rsid w:val="00404993"/>
    <w:rsid w:val="004077DE"/>
    <w:rsid w:val="00416A38"/>
    <w:rsid w:val="00423334"/>
    <w:rsid w:val="004345EC"/>
    <w:rsid w:val="004511F5"/>
    <w:rsid w:val="00460505"/>
    <w:rsid w:val="00476597"/>
    <w:rsid w:val="00477364"/>
    <w:rsid w:val="004826A9"/>
    <w:rsid w:val="00484171"/>
    <w:rsid w:val="00487E2A"/>
    <w:rsid w:val="004C1601"/>
    <w:rsid w:val="004D3578"/>
    <w:rsid w:val="004E213A"/>
    <w:rsid w:val="004F0988"/>
    <w:rsid w:val="004F3340"/>
    <w:rsid w:val="004F3E3D"/>
    <w:rsid w:val="0050146D"/>
    <w:rsid w:val="00515BE9"/>
    <w:rsid w:val="0053388B"/>
    <w:rsid w:val="00535773"/>
    <w:rsid w:val="00540AA9"/>
    <w:rsid w:val="00543E6C"/>
    <w:rsid w:val="005501C8"/>
    <w:rsid w:val="00565087"/>
    <w:rsid w:val="00572E14"/>
    <w:rsid w:val="005973BE"/>
    <w:rsid w:val="005A06E6"/>
    <w:rsid w:val="005A5986"/>
    <w:rsid w:val="005D160B"/>
    <w:rsid w:val="005D2E01"/>
    <w:rsid w:val="005D7526"/>
    <w:rsid w:val="005E4B0B"/>
    <w:rsid w:val="005E69AE"/>
    <w:rsid w:val="00600E46"/>
    <w:rsid w:val="00602AEA"/>
    <w:rsid w:val="00607E3C"/>
    <w:rsid w:val="00614FDF"/>
    <w:rsid w:val="006246A7"/>
    <w:rsid w:val="0062595A"/>
    <w:rsid w:val="00626924"/>
    <w:rsid w:val="006353EB"/>
    <w:rsid w:val="0063543D"/>
    <w:rsid w:val="00642EDF"/>
    <w:rsid w:val="00647114"/>
    <w:rsid w:val="00674672"/>
    <w:rsid w:val="00690891"/>
    <w:rsid w:val="006A323F"/>
    <w:rsid w:val="006B30D0"/>
    <w:rsid w:val="006B5311"/>
    <w:rsid w:val="006C3D95"/>
    <w:rsid w:val="006D41A9"/>
    <w:rsid w:val="006E5C86"/>
    <w:rsid w:val="006E649B"/>
    <w:rsid w:val="006F0514"/>
    <w:rsid w:val="007062FE"/>
    <w:rsid w:val="00713C44"/>
    <w:rsid w:val="00734A5B"/>
    <w:rsid w:val="0074026F"/>
    <w:rsid w:val="007429F6"/>
    <w:rsid w:val="00744E76"/>
    <w:rsid w:val="00745F16"/>
    <w:rsid w:val="00752198"/>
    <w:rsid w:val="00753881"/>
    <w:rsid w:val="00774DA4"/>
    <w:rsid w:val="00781F0F"/>
    <w:rsid w:val="007858F0"/>
    <w:rsid w:val="007A04B3"/>
    <w:rsid w:val="007A782E"/>
    <w:rsid w:val="007B600E"/>
    <w:rsid w:val="007E0486"/>
    <w:rsid w:val="007F0F4A"/>
    <w:rsid w:val="008028A4"/>
    <w:rsid w:val="00820B25"/>
    <w:rsid w:val="00825507"/>
    <w:rsid w:val="00830747"/>
    <w:rsid w:val="00832ED5"/>
    <w:rsid w:val="008768CA"/>
    <w:rsid w:val="0088013D"/>
    <w:rsid w:val="0088310D"/>
    <w:rsid w:val="008A31FF"/>
    <w:rsid w:val="008B224D"/>
    <w:rsid w:val="008B3844"/>
    <w:rsid w:val="008C384C"/>
    <w:rsid w:val="008D07C9"/>
    <w:rsid w:val="008D128F"/>
    <w:rsid w:val="008E7986"/>
    <w:rsid w:val="0090271F"/>
    <w:rsid w:val="00902E23"/>
    <w:rsid w:val="009114D7"/>
    <w:rsid w:val="0091348E"/>
    <w:rsid w:val="00917CCB"/>
    <w:rsid w:val="00942EC2"/>
    <w:rsid w:val="009443AC"/>
    <w:rsid w:val="0095353A"/>
    <w:rsid w:val="009535DF"/>
    <w:rsid w:val="00966453"/>
    <w:rsid w:val="00985FB0"/>
    <w:rsid w:val="009869F8"/>
    <w:rsid w:val="009A5015"/>
    <w:rsid w:val="009A5465"/>
    <w:rsid w:val="009C055A"/>
    <w:rsid w:val="009E26B8"/>
    <w:rsid w:val="009E6FE7"/>
    <w:rsid w:val="009F37B7"/>
    <w:rsid w:val="009F5E43"/>
    <w:rsid w:val="00A10F02"/>
    <w:rsid w:val="00A164B4"/>
    <w:rsid w:val="00A26956"/>
    <w:rsid w:val="00A53724"/>
    <w:rsid w:val="00A73129"/>
    <w:rsid w:val="00A76DDD"/>
    <w:rsid w:val="00A82346"/>
    <w:rsid w:val="00A92BA1"/>
    <w:rsid w:val="00A94421"/>
    <w:rsid w:val="00AC28C6"/>
    <w:rsid w:val="00AC46FC"/>
    <w:rsid w:val="00AC6BC6"/>
    <w:rsid w:val="00AD42D0"/>
    <w:rsid w:val="00AE3797"/>
    <w:rsid w:val="00AE4E19"/>
    <w:rsid w:val="00B15449"/>
    <w:rsid w:val="00B25DEC"/>
    <w:rsid w:val="00B62589"/>
    <w:rsid w:val="00B64FFF"/>
    <w:rsid w:val="00B8220A"/>
    <w:rsid w:val="00B82271"/>
    <w:rsid w:val="00B87C17"/>
    <w:rsid w:val="00B93086"/>
    <w:rsid w:val="00BA19ED"/>
    <w:rsid w:val="00BA300B"/>
    <w:rsid w:val="00BA4B8D"/>
    <w:rsid w:val="00BC0F7D"/>
    <w:rsid w:val="00BC46F1"/>
    <w:rsid w:val="00BC65C7"/>
    <w:rsid w:val="00BE3255"/>
    <w:rsid w:val="00BF128E"/>
    <w:rsid w:val="00BF358C"/>
    <w:rsid w:val="00C07421"/>
    <w:rsid w:val="00C1496A"/>
    <w:rsid w:val="00C22874"/>
    <w:rsid w:val="00C33079"/>
    <w:rsid w:val="00C45231"/>
    <w:rsid w:val="00C46542"/>
    <w:rsid w:val="00C72833"/>
    <w:rsid w:val="00C80F1D"/>
    <w:rsid w:val="00C93F40"/>
    <w:rsid w:val="00CA3D0C"/>
    <w:rsid w:val="00CE783F"/>
    <w:rsid w:val="00CF20E3"/>
    <w:rsid w:val="00D05840"/>
    <w:rsid w:val="00D12B39"/>
    <w:rsid w:val="00D24CBB"/>
    <w:rsid w:val="00D309CC"/>
    <w:rsid w:val="00D3261F"/>
    <w:rsid w:val="00D34039"/>
    <w:rsid w:val="00D46431"/>
    <w:rsid w:val="00D56A52"/>
    <w:rsid w:val="00D57972"/>
    <w:rsid w:val="00D62BD6"/>
    <w:rsid w:val="00D675A9"/>
    <w:rsid w:val="00D7226F"/>
    <w:rsid w:val="00D738D6"/>
    <w:rsid w:val="00D755EB"/>
    <w:rsid w:val="00D87E00"/>
    <w:rsid w:val="00D9134D"/>
    <w:rsid w:val="00D92D71"/>
    <w:rsid w:val="00DA2253"/>
    <w:rsid w:val="00DA2A47"/>
    <w:rsid w:val="00DA5409"/>
    <w:rsid w:val="00DA7A03"/>
    <w:rsid w:val="00DB1818"/>
    <w:rsid w:val="00DC309B"/>
    <w:rsid w:val="00DC4DA2"/>
    <w:rsid w:val="00DC555F"/>
    <w:rsid w:val="00DD4C17"/>
    <w:rsid w:val="00DF07D9"/>
    <w:rsid w:val="00DF2B1F"/>
    <w:rsid w:val="00DF496F"/>
    <w:rsid w:val="00DF5156"/>
    <w:rsid w:val="00DF6189"/>
    <w:rsid w:val="00DF62CD"/>
    <w:rsid w:val="00E16509"/>
    <w:rsid w:val="00E44582"/>
    <w:rsid w:val="00E52814"/>
    <w:rsid w:val="00E72324"/>
    <w:rsid w:val="00E72ABE"/>
    <w:rsid w:val="00E770AA"/>
    <w:rsid w:val="00E77645"/>
    <w:rsid w:val="00EB2984"/>
    <w:rsid w:val="00EC04D8"/>
    <w:rsid w:val="00EC4A25"/>
    <w:rsid w:val="00EE5AA7"/>
    <w:rsid w:val="00EF4953"/>
    <w:rsid w:val="00F025A2"/>
    <w:rsid w:val="00F04712"/>
    <w:rsid w:val="00F21311"/>
    <w:rsid w:val="00F22EC7"/>
    <w:rsid w:val="00F325C8"/>
    <w:rsid w:val="00F62AEB"/>
    <w:rsid w:val="00F653B8"/>
    <w:rsid w:val="00F664DD"/>
    <w:rsid w:val="00F70647"/>
    <w:rsid w:val="00FA1266"/>
    <w:rsid w:val="00FA60AA"/>
    <w:rsid w:val="00FC0C26"/>
    <w:rsid w:val="00FC1192"/>
    <w:rsid w:val="00FC2AAF"/>
    <w:rsid w:val="00FE3AC0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9">
    <w:name w:val="List Paragraph"/>
    <w:basedOn w:val="a"/>
    <w:link w:val="Char0"/>
    <w:uiPriority w:val="34"/>
    <w:qFormat/>
    <w:rsid w:val="000A4F13"/>
    <w:pPr>
      <w:ind w:left="720"/>
      <w:contextualSpacing/>
    </w:pPr>
  </w:style>
  <w:style w:type="character" w:customStyle="1" w:styleId="Char0">
    <w:name w:val="列出段落 Char"/>
    <w:link w:val="a9"/>
    <w:uiPriority w:val="34"/>
    <w:qFormat/>
    <w:locked/>
    <w:rsid w:val="00DC555F"/>
    <w:rPr>
      <w:lang w:eastAsia="en-US"/>
    </w:rPr>
  </w:style>
  <w:style w:type="paragraph" w:customStyle="1" w:styleId="aa">
    <w:name w:val="样式 页眉"/>
    <w:basedOn w:val="a3"/>
    <w:link w:val="Char1"/>
    <w:qFormat/>
    <w:rsid w:val="003A4FBB"/>
    <w:rPr>
      <w:rFonts w:eastAsia="Arial"/>
      <w:bCs/>
      <w:sz w:val="22"/>
      <w:lang w:eastAsia="en-US"/>
    </w:rPr>
  </w:style>
  <w:style w:type="character" w:customStyle="1" w:styleId="Char1">
    <w:name w:val="样式 页眉 Char"/>
    <w:link w:val="aa"/>
    <w:qFormat/>
    <w:rsid w:val="003A4FBB"/>
    <w:rPr>
      <w:rFonts w:ascii="Arial" w:eastAsia="Arial" w:hAnsi="Arial"/>
      <w:b/>
      <w:bCs/>
      <w:noProof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74655-794B-44B7-83C7-A41FC9FB1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86</Words>
  <Characters>391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Huawei</cp:lastModifiedBy>
  <cp:revision>12</cp:revision>
  <cp:lastPrinted>2019-02-25T14:05:00Z</cp:lastPrinted>
  <dcterms:created xsi:type="dcterms:W3CDTF">2024-02-16T03:25:00Z</dcterms:created>
  <dcterms:modified xsi:type="dcterms:W3CDTF">2024-05-13T13:51:00Z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(3)Sza1UXx2AQBItveKFDzPiTy7h92O7vHPjvW+HUK2rxwgX4Kt7bR0CD4E8bj3Z44suNTCvtNy
VJVM/otxK96dKazdv6J3MTQLEl2+lmDsyzO/3tN/tIuBb1RjL/HcnorddFsXG5rebD1R1W03
GUiKHYTlp4XNPgVnNYoJFquU4PWMYLQCn0lQp8MD09W+Sj1znZGXzC5KWpsAh73iwXIG7cDb
JthQfA35ruvg6g6h/p</vt:lpwstr>
  </property>
  <property fmtid="{D5CDD505-2E9C-101B-9397-08002B2CF9AE}" pid="3" name="_2015_ms_pID_7253431">
    <vt:lpwstr>TMVMc2CEpW6oreSJxfGr3REqhDlEWF5rdoRBJiIGnSEimhtcXc5rmr
UYatileg8u91tzWi1JsRAEsGTNueuJrGU2CxEHV+3GJ24QHYa8Vy9W4IA59ulITHfJr40piB
AEkoHlZ+iqXD9qpQe4jKEMbLPNJwkNLisN18rp7AmFlEaIFP/eYhuwsP6bCRM9gAotvrkEe6
2gd5PQog/wQy//BJtWK0bdXV9bHlRhkXha7E</vt:lpwstr>
  </property>
  <property fmtid="{D5CDD505-2E9C-101B-9397-08002B2CF9AE}" pid="4" name="_2015_ms_pID_7253432">
    <vt:lpwstr>4g==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1715222428</vt:lpwstr>
  </property>
</Properties>
</file>